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3FA0" w14:textId="5084D490" w:rsidR="00535962" w:rsidRPr="00F7167E" w:rsidRDefault="006430CD" w:rsidP="00130549">
      <w:pPr>
        <w:tabs>
          <w:tab w:val="right" w:pos="9027"/>
        </w:tabs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21D70D" wp14:editId="246F281E">
                <wp:simplePos x="0" y="0"/>
                <wp:positionH relativeFrom="column">
                  <wp:posOffset>4362451</wp:posOffset>
                </wp:positionH>
                <wp:positionV relativeFrom="paragraph">
                  <wp:posOffset>-66675</wp:posOffset>
                </wp:positionV>
                <wp:extent cx="1705610" cy="412115"/>
                <wp:effectExtent l="0" t="0" r="0" b="6985"/>
                <wp:wrapNone/>
                <wp:docPr id="8953248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44A295" w14:textId="10F7B60D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6430CD">
                                  <w:rPr>
                                    <w:rStyle w:val="Style5"/>
                                    <w:lang w:val="es-DO"/>
                                  </w:rPr>
                                  <w:t>12 de agosto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1D7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3.5pt;margin-top:-5.25pt;width:134.3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" filled="f" stroked="f">
                <v:textbox>
                  <w:txbxContent>
                    <w:p w14:paraId="0F44A295" w14:textId="10F7B60D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6430CD">
                            <w:rPr>
                              <w:rStyle w:val="Style5"/>
                              <w:lang w:val="es-DO"/>
                            </w:rPr>
                            <w:t>12 de agosto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6430CD">
        <w:drawing>
          <wp:anchor distT="0" distB="0" distL="114300" distR="114300" simplePos="0" relativeHeight="251698176" behindDoc="0" locked="0" layoutInCell="1" allowOverlap="1" wp14:anchorId="1EBC2081" wp14:editId="091422CC">
            <wp:simplePos x="0" y="0"/>
            <wp:positionH relativeFrom="column">
              <wp:posOffset>-800100</wp:posOffset>
            </wp:positionH>
            <wp:positionV relativeFrom="paragraph">
              <wp:posOffset>-438150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2F84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ECF28E" wp14:editId="10C0B0D3">
                <wp:simplePos x="0" y="0"/>
                <wp:positionH relativeFrom="column">
                  <wp:posOffset>4800600</wp:posOffset>
                </wp:positionH>
                <wp:positionV relativeFrom="paragraph">
                  <wp:posOffset>247650</wp:posOffset>
                </wp:positionV>
                <wp:extent cx="1061720" cy="260350"/>
                <wp:effectExtent l="0" t="0" r="0" b="6350"/>
                <wp:wrapNone/>
                <wp:docPr id="211617679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96E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CF28E" id="Text Box 13" o:spid="_x0000_s1027" type="#_x0000_t202" style="position:absolute;margin-left:378pt;margin-top:19.5pt;width:83.6pt;height:2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" filled="f" stroked="f">
                <v:textbox>
                  <w:txbxContent>
                    <w:p w14:paraId="3F196E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CB6B1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143E0AC" wp14:editId="68CBC12C">
                <wp:simplePos x="0" y="0"/>
                <wp:positionH relativeFrom="column">
                  <wp:posOffset>3895725</wp:posOffset>
                </wp:positionH>
                <wp:positionV relativeFrom="paragraph">
                  <wp:posOffset>-771525</wp:posOffset>
                </wp:positionV>
                <wp:extent cx="2457450" cy="701040"/>
                <wp:effectExtent l="0" t="0" r="19050" b="22860"/>
                <wp:wrapNone/>
                <wp:docPr id="1297947416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7450" cy="701040"/>
                          <a:chOff x="12866" y="523"/>
                          <a:chExt cx="2544" cy="1104"/>
                        </a:xfrm>
                      </wpg:grpSpPr>
                      <wps:wsp>
                        <wps:cNvPr id="209782147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8346272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6716836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476730697"/>
                                    </w:sdtPr>
                                    <w:sdtContent>
                                      <w:p w14:paraId="18FA8607" w14:textId="210C2035" w:rsidR="00CB6B13" w:rsidRPr="00CB6B13" w:rsidRDefault="00000000" w:rsidP="00CB6B13">
                                        <w:sdt>
                                          <w:sdtPr>
                                            <w:rPr>
                                              <w:rStyle w:val="Style2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89507891"/>
                                          </w:sdtPr>
                                          <w:sdtContent>
                                            <w:r w:rsidR="006430CD">
                                              <w:rPr>
                                                <w:rStyle w:val="Style2"/>
                                              </w:rPr>
                                              <w:t xml:space="preserve">                    </w:t>
                                            </w:r>
                                            <w:r w:rsidR="00CB6B13" w:rsidRPr="00CB6B13">
                                              <w:rPr>
                                                <w:rStyle w:val="Style2"/>
                                              </w:rPr>
                                              <w:t>F</w:t>
                                            </w:r>
                                            <w:r w:rsidR="006430CD">
                                              <w:rPr>
                                                <w:rStyle w:val="Style2"/>
                                              </w:rPr>
                                              <w:t>F</w:t>
                                            </w:r>
                                            <w:r w:rsidR="00CB6B13" w:rsidRPr="00CB6B13">
                                              <w:rPr>
                                                <w:rStyle w:val="Style2"/>
                                              </w:rPr>
                                              <w:t>-CCC-</w:t>
                                            </w:r>
                                            <w:r w:rsidR="00102F84">
                                              <w:rPr>
                                                <w:rStyle w:val="Style2"/>
                                              </w:rPr>
                                              <w:t>LPN</w:t>
                                            </w:r>
                                            <w:r w:rsidR="006430CD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CB6B13" w:rsidRPr="00CB6B13">
                                              <w:rPr>
                                                <w:rStyle w:val="Style2"/>
                                              </w:rPr>
                                              <w:t>2026-000</w:t>
                                            </w:r>
                                            <w:r w:rsidR="006430CD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  <w:p w14:paraId="2F0618C2" w14:textId="5DF48758" w:rsidR="00130549" w:rsidRPr="00535962" w:rsidRDefault="00000000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6031180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6682E5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3E0AC" id="Group 20" o:spid="_x0000_s1028" style="position:absolute;margin-left:306.75pt;margin-top:-60.75pt;width:193.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" filled="f"/>
                <v:group id="Group 22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">
                  <v:shape id="Text Box 23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476730697"/>
                              </w:sdtPr>
                              <w:sdtContent>
                                <w:p w14:paraId="18FA8607" w14:textId="210C2035" w:rsidR="00CB6B13" w:rsidRPr="00CB6B13" w:rsidRDefault="00000000" w:rsidP="00CB6B13"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507891"/>
                                    </w:sdtPr>
                                    <w:sdtContent>
                                      <w:r w:rsidR="006430CD">
                                        <w:rPr>
                                          <w:rStyle w:val="Style2"/>
                                        </w:rPr>
                                        <w:t xml:space="preserve">                    </w:t>
                                      </w:r>
                                      <w:r w:rsidR="00CB6B13" w:rsidRPr="00CB6B13">
                                        <w:rPr>
                                          <w:rStyle w:val="Style2"/>
                                        </w:rPr>
                                        <w:t>F</w:t>
                                      </w:r>
                                      <w:r w:rsidR="006430CD">
                                        <w:rPr>
                                          <w:rStyle w:val="Style2"/>
                                        </w:rPr>
                                        <w:t>F</w:t>
                                      </w:r>
                                      <w:r w:rsidR="00CB6B13" w:rsidRPr="00CB6B13">
                                        <w:rPr>
                                          <w:rStyle w:val="Style2"/>
                                        </w:rPr>
                                        <w:t>-CCC-</w:t>
                                      </w:r>
                                      <w:r w:rsidR="00102F84">
                                        <w:rPr>
                                          <w:rStyle w:val="Style2"/>
                                        </w:rPr>
                                        <w:t>LPN</w:t>
                                      </w:r>
                                      <w:r w:rsidR="006430CD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CB6B13" w:rsidRPr="00CB6B13">
                                        <w:rPr>
                                          <w:rStyle w:val="Style2"/>
                                        </w:rPr>
                                        <w:t>2026-000</w:t>
                                      </w:r>
                                      <w:r w:rsidR="006430CD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sdtContent>
                                  </w:sdt>
                                </w:p>
                              </w:sdtContent>
                            </w:sdt>
                            <w:p w14:paraId="2F0618C2" w14:textId="5DF48758" w:rsidR="00130549" w:rsidRPr="00535962" w:rsidRDefault="00000000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" fillcolor="black [3213]" strokecolor="white [3212]" strokeweight="3pt">
                    <v:textbox>
                      <w:txbxContent>
                        <w:p w14:paraId="066682E5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963DBFE" wp14:editId="1F143AB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7B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3C9EFE" wp14:editId="6DF3CC8E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162540105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A1B81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C9EFE" id="Text Box 26" o:spid="_x0000_s1033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DBDXzn4AAAAAsBAAAPAAAAAAAAAAAAAAAAADUEAABkcnMvZG93bnJldi54bWxQSwUGAAAA&#10;AAQABADzAAAAQgUAAAAA&#10;" filled="f" stroked="f">
                <v:textbox inset="0,0,0,0">
                  <w:txbxContent>
                    <w:p w14:paraId="130A1B81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6C3FD4C8" w14:textId="4841A2D0" w:rsidR="00535962" w:rsidRPr="00535962" w:rsidRDefault="006827B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AC6ED6" wp14:editId="3CC3D974">
                <wp:simplePos x="0" y="0"/>
                <wp:positionH relativeFrom="column">
                  <wp:posOffset>676274</wp:posOffset>
                </wp:positionH>
                <wp:positionV relativeFrom="paragraph">
                  <wp:posOffset>26670</wp:posOffset>
                </wp:positionV>
                <wp:extent cx="4068445" cy="310515"/>
                <wp:effectExtent l="0" t="0" r="8255" b="0"/>
                <wp:wrapNone/>
                <wp:docPr id="147203714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84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3135C" w14:textId="1821BF2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CB6B13">
                                  <w:rPr>
                                    <w:rStyle w:val="Style6"/>
                                  </w:rPr>
                                  <w:t xml:space="preserve">      FIDEICOMISO DEL FONDO NACIONAL DE LA VIVIENDA(FONVIVIENDA)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C6ED6" id="Text Box 16" o:spid="_x0000_s1034" type="#_x0000_t202" style="position:absolute;margin-left:53.25pt;margin-top:2.1pt;width:320.35pt;height:24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" stroked="f">
                <v:textbox>
                  <w:txbxContent>
                    <w:p w14:paraId="47D3135C" w14:textId="1821BF2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CB6B13">
                            <w:rPr>
                              <w:rStyle w:val="Style6"/>
                            </w:rPr>
                            <w:t xml:space="preserve">      FIDEICOMISO DEL FONDO NACIONAL DE LA VIVIENDA(FONVIVIENDA)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7D2FFEE" w14:textId="68AC1F0D" w:rsidR="00535962" w:rsidRDefault="006827B9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24C542" wp14:editId="12C9F44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38176954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FFF0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4C542" id="Text Box 18" o:spid="_x0000_s1035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BxeaTo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E9FFF0C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4B1304B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C96772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7364E435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093C071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3F4A53D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F401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9C98C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342A04B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B0374D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EA7055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4F09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B090B12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F0F833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12A8A9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581364A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19FD9F5" w14:textId="77777777" w:rsidTr="009079FB">
        <w:trPr>
          <w:trHeight w:val="731"/>
        </w:trPr>
        <w:tc>
          <w:tcPr>
            <w:tcW w:w="3402" w:type="dxa"/>
          </w:tcPr>
          <w:p w14:paraId="24FAA3E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E6DCFC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5C89B0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BF0029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DBDE5E7" w14:textId="77777777" w:rsidTr="009079FB">
        <w:trPr>
          <w:trHeight w:val="731"/>
        </w:trPr>
        <w:tc>
          <w:tcPr>
            <w:tcW w:w="3402" w:type="dxa"/>
          </w:tcPr>
          <w:p w14:paraId="7C795EF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73C6D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42FEDA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FC6DAC7" w14:textId="77777777" w:rsidTr="009079FB">
        <w:trPr>
          <w:trHeight w:val="731"/>
        </w:trPr>
        <w:tc>
          <w:tcPr>
            <w:tcW w:w="3402" w:type="dxa"/>
          </w:tcPr>
          <w:p w14:paraId="7929C9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332730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74FAD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C3B64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13454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FA701B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0B6EB92" w14:textId="77777777" w:rsidTr="009079FB">
        <w:tc>
          <w:tcPr>
            <w:tcW w:w="3229" w:type="dxa"/>
            <w:vAlign w:val="center"/>
          </w:tcPr>
          <w:p w14:paraId="74FA7664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479CC62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46A885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65FCE74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3240F2F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6E67B01E" w14:textId="77777777" w:rsidTr="009079FB">
        <w:tc>
          <w:tcPr>
            <w:tcW w:w="3229" w:type="dxa"/>
          </w:tcPr>
          <w:p w14:paraId="0477E5B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6B4F86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7AB23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B6F860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075B3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091511E" w14:textId="77777777" w:rsidTr="009079FB">
        <w:tc>
          <w:tcPr>
            <w:tcW w:w="3229" w:type="dxa"/>
          </w:tcPr>
          <w:p w14:paraId="1ADC68F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4B354C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EC8EF2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D8A70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305CC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DD54374" w14:textId="77777777" w:rsidTr="009079FB">
        <w:tc>
          <w:tcPr>
            <w:tcW w:w="3229" w:type="dxa"/>
          </w:tcPr>
          <w:p w14:paraId="31E1B80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B5DC40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7351D9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BBC679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5E002B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989A79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0EEF571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AC2A0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1192E0B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E084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E5EE96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A2C431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F17D3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123FDC1E" w14:textId="77777777" w:rsidTr="009079FB">
        <w:tc>
          <w:tcPr>
            <w:tcW w:w="3261" w:type="dxa"/>
            <w:vAlign w:val="center"/>
          </w:tcPr>
          <w:p w14:paraId="50079A6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EBBE3D8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920C1AB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18B27B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15B3CCE" w14:textId="77777777" w:rsidTr="009079FB">
        <w:tc>
          <w:tcPr>
            <w:tcW w:w="3261" w:type="dxa"/>
          </w:tcPr>
          <w:p w14:paraId="36EC21D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DA549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1EC4D3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73899E4" w14:textId="77777777" w:rsidTr="009079FB">
        <w:tc>
          <w:tcPr>
            <w:tcW w:w="3261" w:type="dxa"/>
          </w:tcPr>
          <w:p w14:paraId="24386E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3E2999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72A9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174A7A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3518E9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42C2E54" w14:textId="77777777" w:rsidTr="009079FB">
        <w:tc>
          <w:tcPr>
            <w:tcW w:w="1560" w:type="dxa"/>
            <w:vAlign w:val="center"/>
          </w:tcPr>
          <w:p w14:paraId="7AD8CCB0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6A3169D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4B6E26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7178BA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5D56C0B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72518BC" w14:textId="77777777" w:rsidTr="009079FB">
        <w:tc>
          <w:tcPr>
            <w:tcW w:w="1560" w:type="dxa"/>
          </w:tcPr>
          <w:p w14:paraId="0DFA446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51EEED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EBEB77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91B4B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1CD96F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76C0FBA" w14:textId="77777777" w:rsidTr="009079FB">
        <w:tc>
          <w:tcPr>
            <w:tcW w:w="1560" w:type="dxa"/>
          </w:tcPr>
          <w:p w14:paraId="0532B5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55946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CE0A0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7D61B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1BD2A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9A70806" w14:textId="77777777" w:rsidTr="009079FB">
        <w:tc>
          <w:tcPr>
            <w:tcW w:w="1560" w:type="dxa"/>
          </w:tcPr>
          <w:p w14:paraId="67A436F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1DDD7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A442E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A74E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B716E7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3C58343" w14:textId="77777777" w:rsidTr="009079FB">
        <w:tc>
          <w:tcPr>
            <w:tcW w:w="1560" w:type="dxa"/>
          </w:tcPr>
          <w:p w14:paraId="37EB84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3E77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6EDB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F8FA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9C13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B497710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C694C80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EA87A0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05D5858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48131BF5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02466B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2F86273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489C5369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3038AD7A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7269" w14:textId="77777777" w:rsidR="00A34872" w:rsidRDefault="00A34872" w:rsidP="001007E7">
      <w:pPr>
        <w:spacing w:after="0" w:line="240" w:lineRule="auto"/>
      </w:pPr>
      <w:r>
        <w:separator/>
      </w:r>
    </w:p>
  </w:endnote>
  <w:endnote w:type="continuationSeparator" w:id="0">
    <w:p w14:paraId="01E551FA" w14:textId="77777777" w:rsidR="00A34872" w:rsidRDefault="00A3487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D315" w14:textId="7F4F5391" w:rsidR="001007E7" w:rsidRDefault="006827B9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8B2DFE" wp14:editId="049C680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2284274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D4E5F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8B2D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62D4E5F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70473D" wp14:editId="0148856D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5179387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280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6E5934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70473D" id="Text Box 3" o:spid="_x0000_s1038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7CB280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6E5934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E699A18" wp14:editId="744967A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B9AD34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DA80E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32E139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B1FF1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93E58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99F9F" w14:textId="77777777" w:rsidR="00A34872" w:rsidRDefault="00A34872" w:rsidP="001007E7">
      <w:pPr>
        <w:spacing w:after="0" w:line="240" w:lineRule="auto"/>
      </w:pPr>
      <w:r>
        <w:separator/>
      </w:r>
    </w:p>
  </w:footnote>
  <w:footnote w:type="continuationSeparator" w:id="0">
    <w:p w14:paraId="4102F1CF" w14:textId="77777777" w:rsidR="00A34872" w:rsidRDefault="00A3487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23D5" w14:textId="69403B87" w:rsidR="004D25CB" w:rsidRDefault="006827B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B18D6C" wp14:editId="47DC4B44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24776989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69F7B4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B18D6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5A69F7B4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383581">
    <w:abstractNumId w:val="0"/>
  </w:num>
  <w:num w:numId="2" w16cid:durableId="2075352946">
    <w:abstractNumId w:val="2"/>
  </w:num>
  <w:num w:numId="3" w16cid:durableId="1036154158">
    <w:abstractNumId w:val="1"/>
  </w:num>
  <w:num w:numId="4" w16cid:durableId="1583101005">
    <w:abstractNumId w:val="3"/>
  </w:num>
  <w:num w:numId="5" w16cid:durableId="1865050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02F84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5E99"/>
    <w:rsid w:val="001F73A7"/>
    <w:rsid w:val="002009A7"/>
    <w:rsid w:val="0024552D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3BB0"/>
    <w:rsid w:val="0042490F"/>
    <w:rsid w:val="004379A6"/>
    <w:rsid w:val="0045550B"/>
    <w:rsid w:val="00456C17"/>
    <w:rsid w:val="00466B9C"/>
    <w:rsid w:val="00470348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0CD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827B9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26AFB"/>
    <w:rsid w:val="00A34872"/>
    <w:rsid w:val="00A42497"/>
    <w:rsid w:val="00A50336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B6B13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3576"/>
    <w:rsid w:val="00EA6B34"/>
    <w:rsid w:val="00EA7406"/>
    <w:rsid w:val="00EC15D3"/>
    <w:rsid w:val="00EE1E7B"/>
    <w:rsid w:val="00F14C9C"/>
    <w:rsid w:val="00F225BF"/>
    <w:rsid w:val="00F50B9E"/>
    <w:rsid w:val="00F53753"/>
    <w:rsid w:val="00F7167E"/>
    <w:rsid w:val="00F7443C"/>
    <w:rsid w:val="00F9504D"/>
    <w:rsid w:val="00FB13A2"/>
    <w:rsid w:val="00FB54E9"/>
    <w:rsid w:val="00FB6B58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19960CA7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Raysa Estefania García Valdez</cp:lastModifiedBy>
  <cp:revision>6</cp:revision>
  <cp:lastPrinted>2011-03-04T18:59:00Z</cp:lastPrinted>
  <dcterms:created xsi:type="dcterms:W3CDTF">2026-04-17T13:34:00Z</dcterms:created>
  <dcterms:modified xsi:type="dcterms:W3CDTF">2026-06-26T18:53:00Z</dcterms:modified>
</cp:coreProperties>
</file>