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E0019" w14:textId="6B54E289" w:rsidR="00535962" w:rsidRPr="00F7167E" w:rsidRDefault="00D85BFE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17323F" wp14:editId="07B2A571">
                <wp:simplePos x="0" y="0"/>
                <wp:positionH relativeFrom="column">
                  <wp:posOffset>4552950</wp:posOffset>
                </wp:positionH>
                <wp:positionV relativeFrom="paragraph">
                  <wp:posOffset>28575</wp:posOffset>
                </wp:positionV>
                <wp:extent cx="1708785" cy="278130"/>
                <wp:effectExtent l="0" t="0" r="0" b="7620"/>
                <wp:wrapNone/>
                <wp:docPr id="17253505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D6B444" w14:textId="5017000E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8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344F1">
                                  <w:rPr>
                                    <w:rStyle w:val="Style5"/>
                                    <w:lang w:val="es-DO"/>
                                  </w:rPr>
                                  <w:t>12 de agosto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17323F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58.5pt;margin-top:2.25pt;width:134.5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" filled="f" stroked="f">
                <v:textbox>
                  <w:txbxContent>
                    <w:p w14:paraId="29D6B444" w14:textId="5017000E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8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9344F1">
                            <w:rPr>
                              <w:rStyle w:val="Style5"/>
                              <w:lang w:val="es-DO"/>
                            </w:rPr>
                            <w:t>12 de agosto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67364" w:rsidRPr="00367364">
        <w:rPr>
          <w:noProof/>
        </w:rPr>
        <w:drawing>
          <wp:anchor distT="0" distB="0" distL="114300" distR="114300" simplePos="0" relativeHeight="251698176" behindDoc="0" locked="0" layoutInCell="1" allowOverlap="1" wp14:anchorId="03CE2074" wp14:editId="60687883">
            <wp:simplePos x="0" y="0"/>
            <wp:positionH relativeFrom="margin">
              <wp:posOffset>-676275</wp:posOffset>
            </wp:positionH>
            <wp:positionV relativeFrom="paragraph">
              <wp:posOffset>-435723</wp:posOffset>
            </wp:positionV>
            <wp:extent cx="2009775" cy="430530"/>
            <wp:effectExtent l="0" t="0" r="9525" b="762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7DD6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0AA481" wp14:editId="6AC60B0A">
                <wp:simplePos x="0" y="0"/>
                <wp:positionH relativeFrom="column">
                  <wp:posOffset>723899</wp:posOffset>
                </wp:positionH>
                <wp:positionV relativeFrom="paragraph">
                  <wp:posOffset>276225</wp:posOffset>
                </wp:positionV>
                <wp:extent cx="4257675" cy="460375"/>
                <wp:effectExtent l="0" t="0" r="9525" b="0"/>
                <wp:wrapNone/>
                <wp:docPr id="75728408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3BE49314" w14:textId="6A7C3694" w:rsidR="004A7DD6" w:rsidRPr="004A7DD6" w:rsidRDefault="004A7DD6" w:rsidP="004A7DD6">
                                <w:r>
                                  <w:rPr>
                                    <w:rStyle w:val="Style6"/>
                                  </w:rPr>
                                  <w:t xml:space="preserve">               </w:t>
                                </w:r>
                                <w:r w:rsidRPr="004A7DD6">
                                  <w:rPr>
                                    <w:rStyle w:val="Style6"/>
                                  </w:rPr>
                                  <w:t>FIDEICOMISO DEL FONDO NACIONAL DE LA VIVIENDA (FONVIVIENDA)</w:t>
                                </w:r>
                              </w:p>
                            </w:sdtContent>
                          </w:sdt>
                          <w:p w14:paraId="6858B426" w14:textId="43EB3FB3" w:rsidR="002E1412" w:rsidRPr="004A7DD6" w:rsidRDefault="002E1412" w:rsidP="00A72F4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AA481" id="Text Box 16" o:spid="_x0000_s1027" type="#_x0000_t202" style="position:absolute;margin-left:57pt;margin-top:21.75pt;width:335.25pt;height:3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3BE49314" w14:textId="6A7C3694" w:rsidR="004A7DD6" w:rsidRPr="004A7DD6" w:rsidRDefault="004A7DD6" w:rsidP="004A7DD6">
                          <w:r>
                            <w:rPr>
                              <w:rStyle w:val="Style6"/>
                            </w:rPr>
                            <w:t xml:space="preserve">               </w:t>
                          </w:r>
                          <w:r w:rsidRPr="004A7DD6">
                            <w:rPr>
                              <w:rStyle w:val="Style6"/>
                            </w:rPr>
                            <w:t>FIDEICOMISO DEL FONDO NACIONAL DE LA VIVIENDA (FONVIVIENDA)</w:t>
                          </w:r>
                        </w:p>
                      </w:sdtContent>
                    </w:sdt>
                    <w:p w14:paraId="6858B426" w14:textId="43EB3FB3" w:rsidR="002E1412" w:rsidRPr="004A7DD6" w:rsidRDefault="002E1412" w:rsidP="00A72F4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A7DFD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2EF6BE2" wp14:editId="068A3261">
                <wp:simplePos x="0" y="0"/>
                <wp:positionH relativeFrom="column">
                  <wp:posOffset>4057650</wp:posOffset>
                </wp:positionH>
                <wp:positionV relativeFrom="paragraph">
                  <wp:posOffset>-743657</wp:posOffset>
                </wp:positionV>
                <wp:extent cx="2404110" cy="809625"/>
                <wp:effectExtent l="0" t="0" r="15240" b="28575"/>
                <wp:wrapNone/>
                <wp:docPr id="157917706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4110" cy="809625"/>
                          <a:chOff x="12866" y="523"/>
                          <a:chExt cx="2544" cy="1104"/>
                        </a:xfrm>
                      </wpg:grpSpPr>
                      <wps:wsp>
                        <wps:cNvPr id="99021626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17979462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52914111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3E0512" w14:textId="6A22A5FC" w:rsidR="005A7DFD" w:rsidRPr="005A7DFD" w:rsidRDefault="00367364" w:rsidP="005A7DFD">
                                <w:r>
                                  <w:rPr>
                                    <w:rStyle w:val="Style2"/>
                                  </w:rPr>
                                  <w:t xml:space="preserve">                      </w:t>
                                </w:r>
                                <w:r w:rsidR="005A7DFD" w:rsidRPr="005A7DFD">
                                  <w:rPr>
                                    <w:rStyle w:val="Style2"/>
                                  </w:rPr>
                                  <w:t>F</w:t>
                                </w:r>
                                <w:r>
                                  <w:rPr>
                                    <w:rStyle w:val="Style2"/>
                                  </w:rPr>
                                  <w:t>F</w:t>
                                </w:r>
                                <w:r w:rsidR="005A7DFD" w:rsidRPr="005A7DFD">
                                  <w:rPr>
                                    <w:rStyle w:val="Style2"/>
                                  </w:rPr>
                                  <w:t>-CCC-</w:t>
                                </w:r>
                                <w:r w:rsidR="00254B8E">
                                  <w:rPr>
                                    <w:rStyle w:val="Style2"/>
                                  </w:rPr>
                                  <w:t>LPN</w:t>
                                </w:r>
                                <w:r w:rsidR="005A7DFD" w:rsidRPr="005A7DFD">
                                  <w:rPr>
                                    <w:rStyle w:val="Style2"/>
                                  </w:rPr>
                                  <w:t>-2026-000</w:t>
                                </w:r>
                                <w:r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  <w:p w14:paraId="060940F5" w14:textId="52096A40" w:rsidR="00051C0A" w:rsidRPr="005A7DFD" w:rsidRDefault="00051C0A" w:rsidP="005A7DFD">
                                <w:pPr>
                                  <w:pStyle w:val="Ttulo2"/>
                                  <w:rPr>
                                    <w:rStyle w:val="Style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37764488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1B64D1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EF6BE2" id="Group 20" o:spid="_x0000_s1028" style="position:absolute;margin-left:319.5pt;margin-top:-58.55pt;width:189.3pt;height:63.7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">
                <v:rect id="Rectangle 21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" filled="f"/>
                <v:group id="Group 22" o:spid="_x0000_s1030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">
                  <v:shape id="Text Box 23" o:spid="_x0000_s1031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" fillcolor="white [3212]" strokecolor="white [3212]" strokeweight="2.25pt">
                    <v:textbox inset=",0">
                      <w:txbxContent>
                        <w:p w14:paraId="4E3E0512" w14:textId="6A22A5FC" w:rsidR="005A7DFD" w:rsidRPr="005A7DFD" w:rsidRDefault="00367364" w:rsidP="005A7DFD">
                          <w:r>
                            <w:rPr>
                              <w:rStyle w:val="Style2"/>
                            </w:rPr>
                            <w:t xml:space="preserve">                      </w:t>
                          </w:r>
                          <w:r w:rsidR="005A7DFD" w:rsidRPr="005A7DFD">
                            <w:rPr>
                              <w:rStyle w:val="Style2"/>
                            </w:rPr>
                            <w:t>F</w:t>
                          </w:r>
                          <w:r>
                            <w:rPr>
                              <w:rStyle w:val="Style2"/>
                            </w:rPr>
                            <w:t>F</w:t>
                          </w:r>
                          <w:r w:rsidR="005A7DFD" w:rsidRPr="005A7DFD">
                            <w:rPr>
                              <w:rStyle w:val="Style2"/>
                            </w:rPr>
                            <w:t>-CCC-</w:t>
                          </w:r>
                          <w:r w:rsidR="00254B8E">
                            <w:rPr>
                              <w:rStyle w:val="Style2"/>
                            </w:rPr>
                            <w:t>LPN</w:t>
                          </w:r>
                          <w:r w:rsidR="005A7DFD" w:rsidRPr="005A7DFD">
                            <w:rPr>
                              <w:rStyle w:val="Style2"/>
                            </w:rPr>
                            <w:t>-2026-000</w:t>
                          </w:r>
                          <w:r>
                            <w:rPr>
                              <w:rStyle w:val="Style2"/>
                            </w:rPr>
                            <w:t>2</w:t>
                          </w:r>
                        </w:p>
                        <w:p w14:paraId="060940F5" w14:textId="52096A40" w:rsidR="00051C0A" w:rsidRPr="005A7DFD" w:rsidRDefault="00051C0A" w:rsidP="005A7DFD">
                          <w:pPr>
                            <w:pStyle w:val="Ttulo2"/>
                            <w:rPr>
                              <w:rStyle w:val="Style4"/>
                            </w:rPr>
                          </w:pPr>
                        </w:p>
                      </w:txbxContent>
                    </v:textbox>
                  </v:shape>
                  <v:shape id="Text Box 24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" fillcolor="black [3213]" strokecolor="white [3212]" strokeweight="3pt">
                    <v:textbox>
                      <w:txbxContent>
                        <w:p w14:paraId="231B64D1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7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092C8ED" wp14:editId="2394DB7B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785174020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16473A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2C8ED" id="Text Box 25" o:spid="_x0000_s1033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AgKkoz4AAAAAsBAAAPAAAAAAAAAAAAAAAAADUEAABkcnMvZG93bnJldi54bWxQSwUGAAAA&#10;AAQABADzAAAAQgUAAAAA&#10;" filled="f" stroked="f">
                <v:textbox inset="0,0,0,0">
                  <w:txbxContent>
                    <w:p w14:paraId="1016473A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A32D408" wp14:editId="2097377B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B6A9A2" w14:textId="1B6F80ED" w:rsidR="00535962" w:rsidRPr="00535962" w:rsidRDefault="00254B8E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E26EB22" wp14:editId="4DED9474">
                <wp:simplePos x="0" y="0"/>
                <wp:positionH relativeFrom="column">
                  <wp:posOffset>5029200</wp:posOffset>
                </wp:positionH>
                <wp:positionV relativeFrom="paragraph">
                  <wp:posOffset>7620</wp:posOffset>
                </wp:positionV>
                <wp:extent cx="1061720" cy="304800"/>
                <wp:effectExtent l="0" t="0" r="0" b="0"/>
                <wp:wrapNone/>
                <wp:docPr id="77764310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6002C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6EB22" id="Text Box 13" o:spid="_x0000_s1034" type="#_x0000_t202" style="position:absolute;margin-left:396pt;margin-top:.6pt;width:83.6pt;height:2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" filled="f" stroked="f">
                <v:textbox>
                  <w:txbxContent>
                    <w:p w14:paraId="2B6002C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B966AB7" w14:textId="77777777" w:rsidR="00535962" w:rsidRDefault="00535962" w:rsidP="00535962"/>
    <w:p w14:paraId="0488D789" w14:textId="23E86858" w:rsidR="006506D0" w:rsidRDefault="00B87304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55B5D1" wp14:editId="11487620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139873912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3B058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55B5D1" id="Text Box 18" o:spid="_x0000_s1035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AHqgHD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6A3B058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10C1495C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22816C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6FFA225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07FC3FF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32E5DA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4CC1D6C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359189F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B67428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370989A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019B1814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5F7595C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6D2BEA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48D7B6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68FDEA3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85CC13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096D6F6B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465808D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A578642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C6524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54ECEB3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2B5C7442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14E4C98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8148A80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37122266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DBE6AF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D1B2DC6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36B7D1CF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4F8B39D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40F5778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Para cada idioma indique el grado de competencia: bueno, regular, </w:t>
      </w:r>
      <w:proofErr w:type="gramStart"/>
      <w:r w:rsidRPr="007C2731">
        <w:rPr>
          <w:i/>
          <w:iCs/>
          <w:color w:val="FF0000"/>
          <w:sz w:val="22"/>
          <w:szCs w:val="22"/>
        </w:rPr>
        <w:t>pobre,  en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B9B4A5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7F80E5B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EF8A69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741AFED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AAF42BD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0A0352F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D2534D3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76859F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94F63D7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75B62185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730D33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3DC04AAF" w14:textId="77777777" w:rsidTr="00044FA8">
        <w:trPr>
          <w:trHeight w:val="4637"/>
        </w:trPr>
        <w:tc>
          <w:tcPr>
            <w:tcW w:w="3269" w:type="dxa"/>
          </w:tcPr>
          <w:p w14:paraId="5724C8F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393E849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2E71A56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58E2D5ED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1135D4D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932291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745F6F62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0C40F18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27D686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101A49E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5B90DAC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F2624A3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558765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14FDF11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D15FCAE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7F8B8170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5F1AAF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433964C8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BDC215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16F750BC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28E0FF2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F53BA" w14:textId="77777777" w:rsidR="005336BA" w:rsidRDefault="005336BA" w:rsidP="001007E7">
      <w:pPr>
        <w:spacing w:after="0" w:line="240" w:lineRule="auto"/>
      </w:pPr>
      <w:r>
        <w:separator/>
      </w:r>
    </w:p>
  </w:endnote>
  <w:endnote w:type="continuationSeparator" w:id="0">
    <w:p w14:paraId="7F461A5C" w14:textId="77777777" w:rsidR="005336BA" w:rsidRDefault="005336B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EA163" w14:textId="3310F9A8" w:rsidR="001007E7" w:rsidRDefault="00B87304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65AC21" wp14:editId="140586CC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171263593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BF66A7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65AC2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7FBF66A7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88948BA" wp14:editId="05B7E024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A1E6D03" wp14:editId="6A3CBF83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28964052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5AC20D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ED35000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1E6D03" id="Text Box 3" o:spid="_x0000_s1038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525AC20D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ED35000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79921D4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57AA74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D70315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4211198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3ACE95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4BF4B" w14:textId="77777777" w:rsidR="005336BA" w:rsidRDefault="005336BA" w:rsidP="001007E7">
      <w:pPr>
        <w:spacing w:after="0" w:line="240" w:lineRule="auto"/>
      </w:pPr>
      <w:r>
        <w:separator/>
      </w:r>
    </w:p>
  </w:footnote>
  <w:footnote w:type="continuationSeparator" w:id="0">
    <w:p w14:paraId="377B01D4" w14:textId="77777777" w:rsidR="005336BA" w:rsidRDefault="005336BA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B9E7" w14:textId="253ED5D6" w:rsidR="00051C0A" w:rsidRDefault="00B87304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46803C6" wp14:editId="09D0AB0D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182046160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EAF11A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6803C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7BEAF11A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8339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74D9E"/>
    <w:rsid w:val="00181E8D"/>
    <w:rsid w:val="00194FF2"/>
    <w:rsid w:val="001A3F92"/>
    <w:rsid w:val="001B07DA"/>
    <w:rsid w:val="001D7BCD"/>
    <w:rsid w:val="001F73A7"/>
    <w:rsid w:val="002009A7"/>
    <w:rsid w:val="0024552D"/>
    <w:rsid w:val="00253DBA"/>
    <w:rsid w:val="00254B8E"/>
    <w:rsid w:val="0026335F"/>
    <w:rsid w:val="00267528"/>
    <w:rsid w:val="00295BD4"/>
    <w:rsid w:val="002B2F2E"/>
    <w:rsid w:val="002B43A0"/>
    <w:rsid w:val="002D451D"/>
    <w:rsid w:val="002E1412"/>
    <w:rsid w:val="002E25ED"/>
    <w:rsid w:val="00314023"/>
    <w:rsid w:val="00341484"/>
    <w:rsid w:val="00367364"/>
    <w:rsid w:val="003748DC"/>
    <w:rsid w:val="00392351"/>
    <w:rsid w:val="00404131"/>
    <w:rsid w:val="00423BB0"/>
    <w:rsid w:val="0042490F"/>
    <w:rsid w:val="004379A6"/>
    <w:rsid w:val="00456C17"/>
    <w:rsid w:val="00456ED7"/>
    <w:rsid w:val="00466B9C"/>
    <w:rsid w:val="004A7DD6"/>
    <w:rsid w:val="004B30DA"/>
    <w:rsid w:val="004D45A8"/>
    <w:rsid w:val="004E7C9C"/>
    <w:rsid w:val="00500DA4"/>
    <w:rsid w:val="005336BA"/>
    <w:rsid w:val="00535962"/>
    <w:rsid w:val="00544A18"/>
    <w:rsid w:val="005706D6"/>
    <w:rsid w:val="00587EC0"/>
    <w:rsid w:val="005A7DFD"/>
    <w:rsid w:val="00611A07"/>
    <w:rsid w:val="0062592A"/>
    <w:rsid w:val="00643FAC"/>
    <w:rsid w:val="006471AF"/>
    <w:rsid w:val="006506D0"/>
    <w:rsid w:val="00651E48"/>
    <w:rsid w:val="0065391E"/>
    <w:rsid w:val="0065420B"/>
    <w:rsid w:val="00665007"/>
    <w:rsid w:val="00666D56"/>
    <w:rsid w:val="006709BC"/>
    <w:rsid w:val="006F11FD"/>
    <w:rsid w:val="006F567F"/>
    <w:rsid w:val="00712702"/>
    <w:rsid w:val="00725091"/>
    <w:rsid w:val="00780880"/>
    <w:rsid w:val="007B0E1F"/>
    <w:rsid w:val="007B6F6F"/>
    <w:rsid w:val="007B752B"/>
    <w:rsid w:val="007C2731"/>
    <w:rsid w:val="008166AC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344F1"/>
    <w:rsid w:val="00956E4E"/>
    <w:rsid w:val="00966EEE"/>
    <w:rsid w:val="009902A7"/>
    <w:rsid w:val="009902D0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87304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CF5DC3"/>
    <w:rsid w:val="00D24FA7"/>
    <w:rsid w:val="00D45A3E"/>
    <w:rsid w:val="00D64696"/>
    <w:rsid w:val="00D85BFE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42CC5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95EDAC2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paragraph" w:styleId="Ttulo1">
    <w:name w:val="heading 1"/>
    <w:basedOn w:val="Normal"/>
    <w:next w:val="Normal"/>
    <w:link w:val="Ttulo1Car"/>
    <w:uiPriority w:val="9"/>
    <w:qFormat/>
    <w:rsid w:val="005A7D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A7D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5A7DFD"/>
    <w:pPr>
      <w:ind w:left="720"/>
      <w:contextualSpacing/>
    </w:pPr>
  </w:style>
  <w:style w:type="character" w:styleId="Referenciaintensa">
    <w:name w:val="Intense Reference"/>
    <w:basedOn w:val="Fuentedeprrafopredeter"/>
    <w:uiPriority w:val="32"/>
    <w:qFormat/>
    <w:rsid w:val="005A7DFD"/>
    <w:rPr>
      <w:b/>
      <w:bCs/>
      <w:smallCaps/>
      <w:color w:val="4F81BD" w:themeColor="accent1"/>
      <w:spacing w:val="5"/>
    </w:rPr>
  </w:style>
  <w:style w:type="character" w:styleId="Referenciasutil">
    <w:name w:val="Subtle Reference"/>
    <w:basedOn w:val="Fuentedeprrafopredeter"/>
    <w:uiPriority w:val="31"/>
    <w:qFormat/>
    <w:rsid w:val="005A7DFD"/>
    <w:rPr>
      <w:smallCaps/>
      <w:color w:val="5A5A5A" w:themeColor="text1" w:themeTint="A5"/>
    </w:rPr>
  </w:style>
  <w:style w:type="character" w:styleId="Fuerte">
    <w:name w:val="Strong"/>
    <w:basedOn w:val="Fuentedeprrafopredeter"/>
    <w:uiPriority w:val="22"/>
    <w:qFormat/>
    <w:rsid w:val="005A7DFD"/>
    <w:rPr>
      <w:b/>
      <w:bCs/>
    </w:rPr>
  </w:style>
  <w:style w:type="character" w:styleId="nfasisintenso">
    <w:name w:val="Intense Emphasis"/>
    <w:basedOn w:val="Fuentedeprrafopredeter"/>
    <w:uiPriority w:val="21"/>
    <w:qFormat/>
    <w:rsid w:val="005A7DFD"/>
    <w:rPr>
      <w:i/>
      <w:i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5A7D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A7D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issutil">
    <w:name w:val="Subtle Emphasis"/>
    <w:basedOn w:val="Fuentedeprrafopredeter"/>
    <w:uiPriority w:val="19"/>
    <w:qFormat/>
    <w:rsid w:val="005A7DFD"/>
    <w:rPr>
      <w:i/>
      <w:iCs/>
      <w:color w:val="404040" w:themeColor="text1" w:themeTint="BF"/>
    </w:rPr>
  </w:style>
  <w:style w:type="paragraph" w:styleId="Subttulo">
    <w:name w:val="Subtitle"/>
    <w:basedOn w:val="Normal"/>
    <w:next w:val="Normal"/>
    <w:link w:val="SubttuloCar"/>
    <w:uiPriority w:val="11"/>
    <w:qFormat/>
    <w:rsid w:val="005A7DF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5A7D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tulo2Car">
    <w:name w:val="Título 2 Car"/>
    <w:basedOn w:val="Fuentedeprrafopredeter"/>
    <w:link w:val="Ttulo2"/>
    <w:uiPriority w:val="9"/>
    <w:rsid w:val="005A7DF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5A7D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16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Raysa Estefania García Valdez</cp:lastModifiedBy>
  <cp:revision>12</cp:revision>
  <cp:lastPrinted>2011-03-04T18:55:00Z</cp:lastPrinted>
  <dcterms:created xsi:type="dcterms:W3CDTF">2026-04-17T13:35:00Z</dcterms:created>
  <dcterms:modified xsi:type="dcterms:W3CDTF">2026-06-29T15:52:00Z</dcterms:modified>
</cp:coreProperties>
</file>